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D7A4B8" w14:textId="77777777" w:rsidR="00E437A0" w:rsidRPr="00E437A0" w:rsidRDefault="00E437A0" w:rsidP="00E437A0">
      <w:pPr>
        <w:pStyle w:val="Heading5"/>
        <w:jc w:val="left"/>
        <w:rPr>
          <w:sz w:val="24"/>
          <w:szCs w:val="24"/>
        </w:rPr>
      </w:pPr>
      <w:bookmarkStart w:id="0" w:name="_GoBack"/>
      <w:bookmarkEnd w:id="0"/>
    </w:p>
    <w:p w14:paraId="7CD6F058" w14:textId="77777777" w:rsidR="007A5F65" w:rsidRPr="00BF4370" w:rsidRDefault="00617B14" w:rsidP="00E437A0">
      <w:pPr>
        <w:pStyle w:val="Heading5"/>
        <w:rPr>
          <w:rFonts w:ascii="Calibri" w:hAnsi="Calibri"/>
          <w:sz w:val="40"/>
          <w:szCs w:val="40"/>
        </w:rPr>
      </w:pPr>
      <w:r w:rsidRPr="00BF4370">
        <w:rPr>
          <w:rFonts w:ascii="Calibri" w:hAnsi="Calibri"/>
          <w:sz w:val="40"/>
          <w:szCs w:val="40"/>
        </w:rPr>
        <w:t>CERTIFICATE</w:t>
      </w:r>
      <w:r w:rsidR="00E437A0" w:rsidRPr="00BF4370">
        <w:rPr>
          <w:rFonts w:ascii="Calibri" w:hAnsi="Calibri"/>
          <w:sz w:val="40"/>
          <w:szCs w:val="40"/>
        </w:rPr>
        <w:t xml:space="preserve"> OF</w:t>
      </w:r>
      <w:r w:rsidR="00F06D69" w:rsidRPr="00BF4370">
        <w:rPr>
          <w:rFonts w:ascii="Calibri" w:hAnsi="Calibri"/>
          <w:sz w:val="40"/>
          <w:szCs w:val="40"/>
        </w:rPr>
        <w:t xml:space="preserve"> DESTRUCTION</w:t>
      </w:r>
    </w:p>
    <w:p w14:paraId="5CCF6770" w14:textId="77777777" w:rsidR="00E437A0" w:rsidRPr="00BF4370" w:rsidRDefault="00E437A0" w:rsidP="00E437A0">
      <w:pPr>
        <w:rPr>
          <w:rFonts w:ascii="Calibri" w:hAnsi="Calibri"/>
        </w:rPr>
      </w:pPr>
    </w:p>
    <w:p w14:paraId="1BC01D1D" w14:textId="77777777" w:rsidR="00E437A0" w:rsidRPr="00BF4370" w:rsidRDefault="00E437A0" w:rsidP="00E437A0">
      <w:pPr>
        <w:rPr>
          <w:rFonts w:ascii="Calibri" w:hAnsi="Calibri"/>
        </w:rPr>
      </w:pPr>
    </w:p>
    <w:p w14:paraId="3429AAD1" w14:textId="77777777" w:rsidR="00617B14" w:rsidRPr="00BF4370" w:rsidRDefault="00617B14" w:rsidP="00E437A0">
      <w:pPr>
        <w:rPr>
          <w:rFonts w:ascii="Calibri" w:hAnsi="Calibri"/>
        </w:rPr>
      </w:pPr>
    </w:p>
    <w:p w14:paraId="3D8AE021" w14:textId="77777777" w:rsidR="00617B14" w:rsidRPr="00BF4370" w:rsidRDefault="00617B14" w:rsidP="00E437A0">
      <w:pPr>
        <w:rPr>
          <w:rFonts w:ascii="Calibri" w:hAnsi="Calibri"/>
          <w:sz w:val="22"/>
          <w:szCs w:val="22"/>
        </w:rPr>
      </w:pPr>
      <w:r w:rsidRPr="00BF4370">
        <w:rPr>
          <w:rFonts w:ascii="Calibri" w:hAnsi="Calibri"/>
          <w:sz w:val="22"/>
          <w:szCs w:val="22"/>
        </w:rPr>
        <w:t>The</w:t>
      </w:r>
      <w:r w:rsidR="00795AC3" w:rsidRPr="00BF4370">
        <w:rPr>
          <w:rFonts w:ascii="Calibri" w:hAnsi="Calibri"/>
          <w:sz w:val="22"/>
          <w:szCs w:val="22"/>
        </w:rPr>
        <w:t xml:space="preserve"> data on the </w:t>
      </w:r>
      <w:r w:rsidRPr="00BF4370">
        <w:rPr>
          <w:rFonts w:ascii="Calibri" w:hAnsi="Calibri"/>
          <w:sz w:val="22"/>
          <w:szCs w:val="22"/>
        </w:rPr>
        <w:t>drives listed</w:t>
      </w:r>
      <w:r w:rsidR="008A1C61" w:rsidRPr="00BF4370">
        <w:rPr>
          <w:rFonts w:ascii="Calibri" w:hAnsi="Calibri"/>
          <w:sz w:val="22"/>
          <w:szCs w:val="22"/>
        </w:rPr>
        <w:t xml:space="preserve"> below was made unr</w:t>
      </w:r>
      <w:r w:rsidR="00795AC3" w:rsidRPr="00BF4370">
        <w:rPr>
          <w:rFonts w:ascii="Calibri" w:hAnsi="Calibri"/>
          <w:sz w:val="22"/>
          <w:szCs w:val="22"/>
        </w:rPr>
        <w:t>ecoverable</w:t>
      </w:r>
      <w:r w:rsidRPr="00BF4370">
        <w:rPr>
          <w:rFonts w:ascii="Calibri" w:hAnsi="Calibri"/>
          <w:sz w:val="22"/>
          <w:szCs w:val="22"/>
        </w:rPr>
        <w:t xml:space="preserve"> </w:t>
      </w:r>
      <w:r w:rsidR="00F168B3">
        <w:rPr>
          <w:rFonts w:ascii="Calibri" w:hAnsi="Calibri"/>
          <w:sz w:val="22"/>
          <w:szCs w:val="22"/>
        </w:rPr>
        <w:t xml:space="preserve">on: </w:t>
      </w:r>
      <w:r w:rsidR="00EC4E3C">
        <w:rPr>
          <w:rFonts w:ascii="Calibri" w:hAnsi="Calibri"/>
          <w:sz w:val="22"/>
          <w:szCs w:val="22"/>
        </w:rPr>
        <w:t xml:space="preserve"> </w:t>
      </w:r>
      <w:sdt>
        <w:sdtPr>
          <w:rPr>
            <w:rFonts w:ascii="Calibri" w:hAnsi="Calibri"/>
            <w:sz w:val="22"/>
            <w:szCs w:val="22"/>
          </w:rPr>
          <w:id w:val="131524818"/>
          <w:placeholder>
            <w:docPart w:val="DefaultPlaceholder_1081868576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D673E2" w:rsidRPr="00A5082D">
            <w:rPr>
              <w:rStyle w:val="PlaceholderText"/>
            </w:rPr>
            <w:t>Click here to enter a date.</w:t>
          </w:r>
        </w:sdtContent>
      </w:sdt>
    </w:p>
    <w:p w14:paraId="13C5216A" w14:textId="77777777" w:rsidR="00617B14" w:rsidRPr="00BF4370" w:rsidRDefault="00617B14" w:rsidP="00E437A0">
      <w:pPr>
        <w:rPr>
          <w:rFonts w:ascii="Calibri" w:hAnsi="Calibri"/>
          <w:sz w:val="22"/>
          <w:szCs w:val="22"/>
        </w:rPr>
      </w:pPr>
    </w:p>
    <w:p w14:paraId="0C9FA7AB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</w:p>
    <w:p w14:paraId="63EFFB86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  <w:r w:rsidRPr="00BF4370">
        <w:rPr>
          <w:rFonts w:ascii="Calibri" w:hAnsi="Calibri"/>
          <w:sz w:val="22"/>
          <w:szCs w:val="22"/>
        </w:rPr>
        <w:t>Me</w:t>
      </w:r>
      <w:r w:rsidR="00795AC3" w:rsidRPr="00BF4370">
        <w:rPr>
          <w:rFonts w:ascii="Calibri" w:hAnsi="Calibri"/>
          <w:sz w:val="22"/>
          <w:szCs w:val="22"/>
        </w:rPr>
        <w:t xml:space="preserve">thod by which data was made </w:t>
      </w:r>
      <w:r w:rsidR="008A1C61" w:rsidRPr="00BF4370">
        <w:rPr>
          <w:rFonts w:ascii="Calibri" w:hAnsi="Calibri"/>
          <w:sz w:val="22"/>
          <w:szCs w:val="22"/>
        </w:rPr>
        <w:t>un</w:t>
      </w:r>
      <w:r w:rsidR="00795AC3" w:rsidRPr="00BF4370">
        <w:rPr>
          <w:rFonts w:ascii="Calibri" w:hAnsi="Calibri"/>
          <w:sz w:val="22"/>
          <w:szCs w:val="22"/>
        </w:rPr>
        <w:t>recoverable:</w:t>
      </w:r>
    </w:p>
    <w:p w14:paraId="08912A8F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</w:p>
    <w:p w14:paraId="441A727C" w14:textId="77777777" w:rsidR="00E437A0" w:rsidRPr="00BF4370" w:rsidRDefault="0015715A" w:rsidP="00E437A0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The media was inserted into the DataGauss </w:t>
      </w:r>
      <w:r w:rsidR="00CB51C7">
        <w:rPr>
          <w:rFonts w:ascii="Calibri" w:hAnsi="Calibri"/>
          <w:sz w:val="22"/>
          <w:szCs w:val="22"/>
        </w:rPr>
        <w:t xml:space="preserve">machine and </w:t>
      </w:r>
      <w:r w:rsidR="000C2235">
        <w:rPr>
          <w:rFonts w:ascii="Calibri" w:hAnsi="Calibri"/>
          <w:sz w:val="22"/>
          <w:szCs w:val="22"/>
        </w:rPr>
        <w:t>hit with a 7,000 Gauss pulse magnetic discharge, erasing the data and rendering the media useless.</w:t>
      </w:r>
    </w:p>
    <w:p w14:paraId="45A6E446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</w:p>
    <w:p w14:paraId="2E903A7B" w14:textId="77777777" w:rsidR="008A1C61" w:rsidRPr="00BF4370" w:rsidRDefault="008A1C61" w:rsidP="00E437A0">
      <w:pPr>
        <w:rPr>
          <w:rFonts w:ascii="Calibri" w:hAnsi="Calibri"/>
          <w:sz w:val="22"/>
          <w:szCs w:val="22"/>
        </w:rPr>
      </w:pPr>
    </w:p>
    <w:p w14:paraId="6E204D7C" w14:textId="77777777" w:rsidR="00832BBA" w:rsidRPr="00BF4370" w:rsidRDefault="00832BBA" w:rsidP="00BF4370">
      <w:pPr>
        <w:ind w:left="360"/>
        <w:rPr>
          <w:rFonts w:ascii="Calibri" w:hAnsi="Calibri"/>
          <w:sz w:val="22"/>
          <w:szCs w:val="22"/>
        </w:rPr>
      </w:pPr>
    </w:p>
    <w:tbl>
      <w:tblPr>
        <w:tblW w:w="10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1303"/>
        <w:gridCol w:w="1762"/>
        <w:gridCol w:w="1613"/>
        <w:gridCol w:w="1622"/>
        <w:gridCol w:w="2783"/>
      </w:tblGrid>
      <w:tr w:rsidR="00D96F60" w:rsidRPr="00D0761E" w14:paraId="6A1B2CEF" w14:textId="77777777" w:rsidTr="00D0761E">
        <w:trPr>
          <w:trHeight w:val="320"/>
        </w:trPr>
        <w:tc>
          <w:tcPr>
            <w:tcW w:w="5436" w:type="dxa"/>
            <w:gridSpan w:val="3"/>
            <w:shd w:val="clear" w:color="auto" w:fill="9CC2E5"/>
          </w:tcPr>
          <w:p w14:paraId="68496EDA" w14:textId="77777777" w:rsidR="00D96F60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Machine</w:t>
            </w:r>
          </w:p>
        </w:tc>
        <w:tc>
          <w:tcPr>
            <w:tcW w:w="5436" w:type="dxa"/>
            <w:gridSpan w:val="3"/>
            <w:shd w:val="clear" w:color="auto" w:fill="9CC2E5"/>
          </w:tcPr>
          <w:p w14:paraId="642E951C" w14:textId="77777777" w:rsidR="00D96F60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Hard Drive</w:t>
            </w:r>
          </w:p>
        </w:tc>
      </w:tr>
      <w:tr w:rsidR="0071252F" w:rsidRPr="00D0761E" w14:paraId="25CB6EEF" w14:textId="77777777" w:rsidTr="00D0761E">
        <w:trPr>
          <w:trHeight w:val="301"/>
        </w:trPr>
        <w:tc>
          <w:tcPr>
            <w:tcW w:w="1908" w:type="dxa"/>
            <w:shd w:val="clear" w:color="auto" w:fill="DEEAF6"/>
          </w:tcPr>
          <w:p w14:paraId="2F97BDE4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Serial Number</w:t>
            </w:r>
          </w:p>
        </w:tc>
        <w:tc>
          <w:tcPr>
            <w:tcW w:w="1440" w:type="dxa"/>
            <w:shd w:val="clear" w:color="auto" w:fill="DEEAF6"/>
          </w:tcPr>
          <w:p w14:paraId="6B5CB156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Model</w:t>
            </w:r>
          </w:p>
        </w:tc>
        <w:tc>
          <w:tcPr>
            <w:tcW w:w="2088" w:type="dxa"/>
            <w:shd w:val="clear" w:color="auto" w:fill="DEEAF6"/>
          </w:tcPr>
          <w:p w14:paraId="5E0C2474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Identifier</w:t>
            </w:r>
          </w:p>
        </w:tc>
        <w:tc>
          <w:tcPr>
            <w:tcW w:w="1812" w:type="dxa"/>
            <w:shd w:val="clear" w:color="auto" w:fill="DEEAF6"/>
          </w:tcPr>
          <w:p w14:paraId="12DF6BDB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Brand</w:t>
            </w:r>
          </w:p>
        </w:tc>
        <w:tc>
          <w:tcPr>
            <w:tcW w:w="1590" w:type="dxa"/>
            <w:shd w:val="clear" w:color="auto" w:fill="DEEAF6"/>
          </w:tcPr>
          <w:p w14:paraId="203971C0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Model</w:t>
            </w:r>
          </w:p>
        </w:tc>
        <w:tc>
          <w:tcPr>
            <w:tcW w:w="2034" w:type="dxa"/>
            <w:shd w:val="clear" w:color="auto" w:fill="DEEAF6"/>
          </w:tcPr>
          <w:p w14:paraId="56CD8746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Serial Number</w:t>
            </w:r>
          </w:p>
        </w:tc>
      </w:tr>
      <w:tr w:rsidR="0071252F" w:rsidRPr="00D0761E" w14:paraId="73CBB011" w14:textId="77777777" w:rsidTr="00D0761E">
        <w:trPr>
          <w:trHeight w:val="320"/>
        </w:trPr>
        <w:tc>
          <w:tcPr>
            <w:tcW w:w="1908" w:type="dxa"/>
            <w:shd w:val="clear" w:color="auto" w:fill="auto"/>
          </w:tcPr>
          <w:p w14:paraId="086B8CE3" w14:textId="21575222" w:rsidR="00454EE8" w:rsidRPr="00D0761E" w:rsidRDefault="00E14F1D" w:rsidP="00E14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5CG4464CX4</w:t>
            </w:r>
          </w:p>
        </w:tc>
        <w:tc>
          <w:tcPr>
            <w:tcW w:w="1440" w:type="dxa"/>
            <w:shd w:val="clear" w:color="auto" w:fill="auto"/>
          </w:tcPr>
          <w:p w14:paraId="21088D93" w14:textId="6526042B" w:rsidR="0032607A" w:rsidRPr="00D0761E" w:rsidRDefault="00E14F1D" w:rsidP="003260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</w:t>
            </w:r>
            <w:r w:rsidR="0032607A">
              <w:rPr>
                <w:sz w:val="22"/>
                <w:szCs w:val="22"/>
              </w:rPr>
              <w:t>ProBook 650g1</w:t>
            </w:r>
          </w:p>
        </w:tc>
        <w:tc>
          <w:tcPr>
            <w:tcW w:w="2088" w:type="dxa"/>
            <w:shd w:val="clear" w:color="auto" w:fill="auto"/>
          </w:tcPr>
          <w:p w14:paraId="602C0137" w14:textId="5DE89CF7" w:rsidR="00454EE8" w:rsidRPr="00D0761E" w:rsidRDefault="00E14F1D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2003812</w:t>
            </w:r>
          </w:p>
        </w:tc>
        <w:tc>
          <w:tcPr>
            <w:tcW w:w="1812" w:type="dxa"/>
            <w:shd w:val="clear" w:color="auto" w:fill="auto"/>
          </w:tcPr>
          <w:p w14:paraId="13377965" w14:textId="0AF0892C" w:rsidR="00454EE8" w:rsidRPr="00D0761E" w:rsidRDefault="00E14F1D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HGST</w:t>
            </w:r>
          </w:p>
        </w:tc>
        <w:tc>
          <w:tcPr>
            <w:tcW w:w="1590" w:type="dxa"/>
            <w:shd w:val="clear" w:color="auto" w:fill="auto"/>
          </w:tcPr>
          <w:p w14:paraId="5238C612" w14:textId="73A13C1E" w:rsidR="00454EE8" w:rsidRPr="00D0761E" w:rsidRDefault="00E14F1D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0J37135</w:t>
            </w:r>
          </w:p>
        </w:tc>
        <w:tc>
          <w:tcPr>
            <w:tcW w:w="2034" w:type="dxa"/>
            <w:shd w:val="clear" w:color="auto" w:fill="auto"/>
          </w:tcPr>
          <w:p w14:paraId="67138B16" w14:textId="60AAB7C5" w:rsidR="00454EE8" w:rsidRPr="00D0761E" w:rsidRDefault="00E14F1D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141010TF0500WJ3W693V</w:t>
            </w:r>
          </w:p>
        </w:tc>
      </w:tr>
      <w:tr w:rsidR="0071252F" w:rsidRPr="00D0761E" w14:paraId="227B0A1C" w14:textId="77777777" w:rsidTr="00D0761E">
        <w:trPr>
          <w:trHeight w:val="320"/>
        </w:trPr>
        <w:tc>
          <w:tcPr>
            <w:tcW w:w="1908" w:type="dxa"/>
            <w:shd w:val="clear" w:color="auto" w:fill="auto"/>
          </w:tcPr>
          <w:p w14:paraId="682E7DA6" w14:textId="7E5F296B" w:rsidR="00454EE8" w:rsidRPr="00D0761E" w:rsidRDefault="0032607A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5CB2091TSD</w:t>
            </w:r>
          </w:p>
        </w:tc>
        <w:tc>
          <w:tcPr>
            <w:tcW w:w="1440" w:type="dxa"/>
            <w:shd w:val="clear" w:color="auto" w:fill="auto"/>
          </w:tcPr>
          <w:p w14:paraId="5A9744B6" w14:textId="6D4E3B71" w:rsidR="00454EE8" w:rsidRPr="00D0761E" w:rsidRDefault="0032607A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630</w:t>
            </w:r>
          </w:p>
        </w:tc>
        <w:tc>
          <w:tcPr>
            <w:tcW w:w="2088" w:type="dxa"/>
            <w:shd w:val="clear" w:color="auto" w:fill="auto"/>
          </w:tcPr>
          <w:p w14:paraId="7833DA2C" w14:textId="031C8535" w:rsidR="00454EE8" w:rsidRPr="00D0761E" w:rsidRDefault="0032607A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2003409</w:t>
            </w:r>
          </w:p>
        </w:tc>
        <w:tc>
          <w:tcPr>
            <w:tcW w:w="1812" w:type="dxa"/>
            <w:shd w:val="clear" w:color="auto" w:fill="auto"/>
          </w:tcPr>
          <w:p w14:paraId="7845C4F0" w14:textId="7BD7F6E2" w:rsidR="00454EE8" w:rsidRPr="00D0761E" w:rsidRDefault="0032607A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HITACHI</w:t>
            </w:r>
          </w:p>
        </w:tc>
        <w:tc>
          <w:tcPr>
            <w:tcW w:w="1590" w:type="dxa"/>
            <w:shd w:val="clear" w:color="auto" w:fill="auto"/>
          </w:tcPr>
          <w:p w14:paraId="27A12E3D" w14:textId="37E9AEE9" w:rsidR="00454EE8" w:rsidRPr="00D0761E" w:rsidRDefault="0032607A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H2T500854S</w:t>
            </w:r>
          </w:p>
        </w:tc>
        <w:tc>
          <w:tcPr>
            <w:tcW w:w="2034" w:type="dxa"/>
            <w:shd w:val="clear" w:color="auto" w:fill="auto"/>
          </w:tcPr>
          <w:p w14:paraId="6D77A828" w14:textId="1A10BD31" w:rsidR="00454EE8" w:rsidRPr="00D0761E" w:rsidRDefault="0032607A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120121PBN408P7HLMA7E</w:t>
            </w:r>
          </w:p>
        </w:tc>
      </w:tr>
      <w:tr w:rsidR="0071252F" w:rsidRPr="00D0761E" w14:paraId="50DD245E" w14:textId="77777777" w:rsidTr="00D0761E">
        <w:trPr>
          <w:trHeight w:val="301"/>
        </w:trPr>
        <w:tc>
          <w:tcPr>
            <w:tcW w:w="1908" w:type="dxa"/>
            <w:shd w:val="clear" w:color="auto" w:fill="auto"/>
          </w:tcPr>
          <w:p w14:paraId="653F8626" w14:textId="4CB791A4" w:rsidR="00454EE8" w:rsidRPr="00D0761E" w:rsidRDefault="0071252F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5CG4464CXR</w:t>
            </w:r>
          </w:p>
        </w:tc>
        <w:tc>
          <w:tcPr>
            <w:tcW w:w="1440" w:type="dxa"/>
            <w:shd w:val="clear" w:color="auto" w:fill="auto"/>
          </w:tcPr>
          <w:p w14:paraId="510A3F90" w14:textId="0E7D4917" w:rsidR="00454EE8" w:rsidRPr="00D0761E" w:rsidRDefault="0071252F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ProBook 650 G1</w:t>
            </w:r>
          </w:p>
        </w:tc>
        <w:tc>
          <w:tcPr>
            <w:tcW w:w="2088" w:type="dxa"/>
            <w:shd w:val="clear" w:color="auto" w:fill="auto"/>
          </w:tcPr>
          <w:p w14:paraId="11355666" w14:textId="314E0949" w:rsidR="00454EE8" w:rsidRPr="00D0761E" w:rsidRDefault="0071252F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2003832</w:t>
            </w:r>
          </w:p>
        </w:tc>
        <w:tc>
          <w:tcPr>
            <w:tcW w:w="1812" w:type="dxa"/>
            <w:shd w:val="clear" w:color="auto" w:fill="auto"/>
          </w:tcPr>
          <w:p w14:paraId="46404DC9" w14:textId="3A2DC68D" w:rsidR="00454EE8" w:rsidRPr="00D0761E" w:rsidRDefault="0071252F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HGST</w:t>
            </w:r>
          </w:p>
        </w:tc>
        <w:tc>
          <w:tcPr>
            <w:tcW w:w="1590" w:type="dxa"/>
            <w:shd w:val="clear" w:color="auto" w:fill="auto"/>
          </w:tcPr>
          <w:p w14:paraId="2BF503D8" w14:textId="5EEF197C" w:rsidR="00454EE8" w:rsidRPr="00D0761E" w:rsidRDefault="0071252F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H2T5003272S7</w:t>
            </w:r>
          </w:p>
        </w:tc>
        <w:tc>
          <w:tcPr>
            <w:tcW w:w="2034" w:type="dxa"/>
            <w:shd w:val="clear" w:color="auto" w:fill="auto"/>
          </w:tcPr>
          <w:p w14:paraId="71A1378E" w14:textId="35B31B1C" w:rsidR="00454EE8" w:rsidRPr="00D0761E" w:rsidRDefault="0071252F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141010TF0500WJ3W656V</w:t>
            </w:r>
          </w:p>
        </w:tc>
      </w:tr>
      <w:tr w:rsidR="0071252F" w:rsidRPr="00D0761E" w14:paraId="4F785322" w14:textId="77777777" w:rsidTr="00D0761E">
        <w:trPr>
          <w:trHeight w:val="320"/>
        </w:trPr>
        <w:tc>
          <w:tcPr>
            <w:tcW w:w="1908" w:type="dxa"/>
            <w:shd w:val="clear" w:color="auto" w:fill="auto"/>
          </w:tcPr>
          <w:p w14:paraId="4EC905A3" w14:textId="042D40F0" w:rsidR="00454EE8" w:rsidRPr="00D0761E" w:rsidRDefault="00877D91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5CG4464CWJ</w:t>
            </w:r>
          </w:p>
        </w:tc>
        <w:tc>
          <w:tcPr>
            <w:tcW w:w="1440" w:type="dxa"/>
            <w:shd w:val="clear" w:color="auto" w:fill="auto"/>
          </w:tcPr>
          <w:p w14:paraId="10EA0FBD" w14:textId="01EFDAA8" w:rsidR="00454EE8" w:rsidRPr="00D0761E" w:rsidRDefault="00877D91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ProBook 650 G1</w:t>
            </w:r>
          </w:p>
        </w:tc>
        <w:tc>
          <w:tcPr>
            <w:tcW w:w="2088" w:type="dxa"/>
            <w:shd w:val="clear" w:color="auto" w:fill="auto"/>
          </w:tcPr>
          <w:p w14:paraId="7E6A911C" w14:textId="03E3FBDD" w:rsidR="00454EE8" w:rsidRPr="00D0761E" w:rsidRDefault="00CF05E3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2003830</w:t>
            </w:r>
          </w:p>
        </w:tc>
        <w:tc>
          <w:tcPr>
            <w:tcW w:w="1812" w:type="dxa"/>
            <w:shd w:val="clear" w:color="auto" w:fill="auto"/>
          </w:tcPr>
          <w:p w14:paraId="594DDC00" w14:textId="1BDAB3D5" w:rsidR="00454EE8" w:rsidRPr="00D0761E" w:rsidRDefault="00877D91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HGST</w:t>
            </w:r>
          </w:p>
        </w:tc>
        <w:tc>
          <w:tcPr>
            <w:tcW w:w="1590" w:type="dxa"/>
            <w:shd w:val="clear" w:color="auto" w:fill="auto"/>
          </w:tcPr>
          <w:p w14:paraId="1AFDDD85" w14:textId="26751EB1" w:rsidR="00454EE8" w:rsidRPr="00D0761E" w:rsidRDefault="00877D91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H2T5003272S7</w:t>
            </w:r>
          </w:p>
        </w:tc>
        <w:tc>
          <w:tcPr>
            <w:tcW w:w="2034" w:type="dxa"/>
            <w:shd w:val="clear" w:color="auto" w:fill="auto"/>
          </w:tcPr>
          <w:p w14:paraId="1827F1EA" w14:textId="1996B41D" w:rsidR="00454EE8" w:rsidRPr="00D0761E" w:rsidRDefault="00877D91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141010TF0500WJ3W834V</w:t>
            </w:r>
          </w:p>
        </w:tc>
      </w:tr>
      <w:tr w:rsidR="0071252F" w:rsidRPr="00D0761E" w14:paraId="0D4CFCE4" w14:textId="77777777" w:rsidTr="00D0761E">
        <w:trPr>
          <w:trHeight w:val="301"/>
        </w:trPr>
        <w:tc>
          <w:tcPr>
            <w:tcW w:w="1908" w:type="dxa"/>
            <w:shd w:val="clear" w:color="auto" w:fill="auto"/>
          </w:tcPr>
          <w:p w14:paraId="561A10DF" w14:textId="132CA72E" w:rsidR="00454EE8" w:rsidRPr="00D0761E" w:rsidRDefault="00B260AD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5CG4464CXC</w:t>
            </w:r>
          </w:p>
        </w:tc>
        <w:tc>
          <w:tcPr>
            <w:tcW w:w="1440" w:type="dxa"/>
            <w:shd w:val="clear" w:color="auto" w:fill="auto"/>
          </w:tcPr>
          <w:p w14:paraId="41062CD4" w14:textId="6549C2AE" w:rsidR="00454EE8" w:rsidRPr="00D0761E" w:rsidRDefault="00B260AD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ProBook 650 G1</w:t>
            </w:r>
          </w:p>
        </w:tc>
        <w:tc>
          <w:tcPr>
            <w:tcW w:w="2088" w:type="dxa"/>
            <w:shd w:val="clear" w:color="auto" w:fill="auto"/>
          </w:tcPr>
          <w:p w14:paraId="24F2977C" w14:textId="4A23694A" w:rsidR="00454EE8" w:rsidRPr="00D0761E" w:rsidRDefault="00B260AD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2003827</w:t>
            </w:r>
          </w:p>
        </w:tc>
        <w:tc>
          <w:tcPr>
            <w:tcW w:w="1812" w:type="dxa"/>
            <w:shd w:val="clear" w:color="auto" w:fill="auto"/>
          </w:tcPr>
          <w:p w14:paraId="09AA3B0E" w14:textId="38B84047" w:rsidR="00454EE8" w:rsidRPr="00D0761E" w:rsidRDefault="00B260AD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HGST</w:t>
            </w:r>
          </w:p>
        </w:tc>
        <w:tc>
          <w:tcPr>
            <w:tcW w:w="1590" w:type="dxa"/>
            <w:shd w:val="clear" w:color="auto" w:fill="auto"/>
          </w:tcPr>
          <w:p w14:paraId="62A834BE" w14:textId="422C5B28" w:rsidR="00454EE8" w:rsidRPr="00D0761E" w:rsidRDefault="00B260AD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H2T5003272S7</w:t>
            </w:r>
          </w:p>
        </w:tc>
        <w:tc>
          <w:tcPr>
            <w:tcW w:w="2034" w:type="dxa"/>
            <w:shd w:val="clear" w:color="auto" w:fill="auto"/>
          </w:tcPr>
          <w:p w14:paraId="69FC40C0" w14:textId="76B5C3D9" w:rsidR="00454EE8" w:rsidRPr="00D0761E" w:rsidRDefault="00B260AD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141010TF0500WJ3W679V</w:t>
            </w:r>
          </w:p>
        </w:tc>
      </w:tr>
      <w:tr w:rsidR="0071252F" w:rsidRPr="00D0761E" w14:paraId="49B21A99" w14:textId="77777777" w:rsidTr="00D0761E">
        <w:trPr>
          <w:trHeight w:val="320"/>
        </w:trPr>
        <w:tc>
          <w:tcPr>
            <w:tcW w:w="1908" w:type="dxa"/>
            <w:shd w:val="clear" w:color="auto" w:fill="auto"/>
          </w:tcPr>
          <w:p w14:paraId="5D8E62F6" w14:textId="7BCF718E" w:rsidR="00454EE8" w:rsidRPr="00D0761E" w:rsidRDefault="00641CBE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2CE2393C22</w:t>
            </w:r>
          </w:p>
        </w:tc>
        <w:tc>
          <w:tcPr>
            <w:tcW w:w="1440" w:type="dxa"/>
            <w:shd w:val="clear" w:color="auto" w:fill="auto"/>
          </w:tcPr>
          <w:p w14:paraId="3A7750AF" w14:textId="5E4D37B9" w:rsidR="00454EE8" w:rsidRPr="00D0761E" w:rsidRDefault="00641CBE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ProBook 4540S</w:t>
            </w:r>
          </w:p>
        </w:tc>
        <w:tc>
          <w:tcPr>
            <w:tcW w:w="2088" w:type="dxa"/>
            <w:shd w:val="clear" w:color="auto" w:fill="auto"/>
          </w:tcPr>
          <w:p w14:paraId="0E5F10D6" w14:textId="05AFB0A3" w:rsidR="00454EE8" w:rsidRPr="00D0761E" w:rsidRDefault="00641CBE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2003501</w:t>
            </w:r>
          </w:p>
        </w:tc>
        <w:tc>
          <w:tcPr>
            <w:tcW w:w="1812" w:type="dxa"/>
            <w:shd w:val="clear" w:color="auto" w:fill="auto"/>
          </w:tcPr>
          <w:p w14:paraId="70158B40" w14:textId="6784229C" w:rsidR="00454EE8" w:rsidRPr="00D0761E" w:rsidRDefault="00641CBE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TOSHI</w:t>
            </w:r>
            <w:r w:rsidR="00C57092">
              <w:rPr>
                <w:sz w:val="22"/>
                <w:szCs w:val="22"/>
              </w:rPr>
              <w:t>BA</w:t>
            </w:r>
          </w:p>
        </w:tc>
        <w:tc>
          <w:tcPr>
            <w:tcW w:w="1590" w:type="dxa"/>
            <w:shd w:val="clear" w:color="auto" w:fill="auto"/>
          </w:tcPr>
          <w:p w14:paraId="058C0838" w14:textId="4F73535C" w:rsidR="00454EE8" w:rsidRPr="00D0761E" w:rsidRDefault="00641CBE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625237-001</w:t>
            </w:r>
          </w:p>
        </w:tc>
        <w:tc>
          <w:tcPr>
            <w:tcW w:w="2034" w:type="dxa"/>
            <w:shd w:val="clear" w:color="auto" w:fill="auto"/>
          </w:tcPr>
          <w:p w14:paraId="68240A75" w14:textId="6AB60EBB" w:rsidR="00454EE8" w:rsidRPr="00D0761E" w:rsidRDefault="00641CBE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82MMPA5HT</w:t>
            </w:r>
          </w:p>
        </w:tc>
      </w:tr>
      <w:tr w:rsidR="0071252F" w:rsidRPr="00D0761E" w14:paraId="2E114ECA" w14:textId="77777777" w:rsidTr="00D0761E">
        <w:trPr>
          <w:trHeight w:val="320"/>
        </w:trPr>
        <w:tc>
          <w:tcPr>
            <w:tcW w:w="1908" w:type="dxa"/>
            <w:shd w:val="clear" w:color="auto" w:fill="auto"/>
          </w:tcPr>
          <w:p w14:paraId="50B32F3B" w14:textId="43937E9A" w:rsidR="00D96F60" w:rsidRPr="00D0761E" w:rsidRDefault="005A59BB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CND4478PTP</w:t>
            </w:r>
          </w:p>
        </w:tc>
        <w:tc>
          <w:tcPr>
            <w:tcW w:w="1440" w:type="dxa"/>
            <w:shd w:val="clear" w:color="auto" w:fill="auto"/>
          </w:tcPr>
          <w:p w14:paraId="0527C780" w14:textId="08935E8B" w:rsidR="00D96F60" w:rsidRPr="00D0761E" w:rsidRDefault="005A59BB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250 G3</w:t>
            </w:r>
          </w:p>
        </w:tc>
        <w:tc>
          <w:tcPr>
            <w:tcW w:w="2088" w:type="dxa"/>
            <w:shd w:val="clear" w:color="auto" w:fill="auto"/>
          </w:tcPr>
          <w:p w14:paraId="621D1D8A" w14:textId="2691FD88" w:rsidR="00D96F60" w:rsidRPr="00D0761E" w:rsidRDefault="00706597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  <w:r w:rsidR="005A59BB">
              <w:rPr>
                <w:sz w:val="22"/>
                <w:szCs w:val="22"/>
              </w:rPr>
              <w:t>357</w:t>
            </w:r>
          </w:p>
        </w:tc>
        <w:tc>
          <w:tcPr>
            <w:tcW w:w="1812" w:type="dxa"/>
            <w:shd w:val="clear" w:color="auto" w:fill="auto"/>
          </w:tcPr>
          <w:p w14:paraId="12031F23" w14:textId="614F92B1" w:rsidR="00D96F60" w:rsidRPr="00D0761E" w:rsidRDefault="005A59BB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HGST</w:t>
            </w:r>
          </w:p>
        </w:tc>
        <w:tc>
          <w:tcPr>
            <w:tcW w:w="1590" w:type="dxa"/>
            <w:shd w:val="clear" w:color="auto" w:fill="auto"/>
          </w:tcPr>
          <w:p w14:paraId="1CCE39B0" w14:textId="3FEEFC2C" w:rsidR="00D96F60" w:rsidRPr="00D0761E" w:rsidRDefault="005A59BB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H2T500854S7</w:t>
            </w:r>
          </w:p>
        </w:tc>
        <w:tc>
          <w:tcPr>
            <w:tcW w:w="2034" w:type="dxa"/>
            <w:shd w:val="clear" w:color="auto" w:fill="auto"/>
          </w:tcPr>
          <w:p w14:paraId="2E87E2B7" w14:textId="223873B3" w:rsidR="00D96F60" w:rsidRPr="00D0761E" w:rsidRDefault="005A59BB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141101TM8513TD1EEH2M</w:t>
            </w:r>
          </w:p>
        </w:tc>
      </w:tr>
      <w:tr w:rsidR="0071252F" w:rsidRPr="00D0761E" w14:paraId="53C94BD8" w14:textId="77777777" w:rsidTr="00D0761E">
        <w:trPr>
          <w:trHeight w:val="320"/>
        </w:trPr>
        <w:tc>
          <w:tcPr>
            <w:tcW w:w="1908" w:type="dxa"/>
            <w:shd w:val="clear" w:color="auto" w:fill="auto"/>
          </w:tcPr>
          <w:p w14:paraId="690859B9" w14:textId="0922C57A" w:rsidR="00D96F60" w:rsidRPr="00D0761E" w:rsidRDefault="002214F3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CNU41898V9</w:t>
            </w:r>
          </w:p>
        </w:tc>
        <w:tc>
          <w:tcPr>
            <w:tcW w:w="1440" w:type="dxa"/>
            <w:shd w:val="clear" w:color="auto" w:fill="auto"/>
          </w:tcPr>
          <w:p w14:paraId="0066ECD8" w14:textId="35C8C373" w:rsidR="00D96F60" w:rsidRPr="00D0761E" w:rsidRDefault="002214F3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ProBook 650 G1</w:t>
            </w:r>
          </w:p>
        </w:tc>
        <w:tc>
          <w:tcPr>
            <w:tcW w:w="2088" w:type="dxa"/>
            <w:shd w:val="clear" w:color="auto" w:fill="auto"/>
          </w:tcPr>
          <w:p w14:paraId="0798DDC2" w14:textId="5F2F6C03" w:rsidR="00D96F60" w:rsidRPr="00D0761E" w:rsidRDefault="006018DE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2003951</w:t>
            </w:r>
          </w:p>
        </w:tc>
        <w:tc>
          <w:tcPr>
            <w:tcW w:w="1812" w:type="dxa"/>
            <w:shd w:val="clear" w:color="auto" w:fill="auto"/>
          </w:tcPr>
          <w:p w14:paraId="0E80134E" w14:textId="77474AD3" w:rsidR="00D96F60" w:rsidRPr="00D0761E" w:rsidRDefault="002214F3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TOSHIBA </w:t>
            </w:r>
          </w:p>
        </w:tc>
        <w:tc>
          <w:tcPr>
            <w:tcW w:w="1590" w:type="dxa"/>
            <w:shd w:val="clear" w:color="auto" w:fill="auto"/>
          </w:tcPr>
          <w:p w14:paraId="62713F30" w14:textId="1E232FA0" w:rsidR="00D96F60" w:rsidRPr="00D0761E" w:rsidRDefault="002214F3" w:rsidP="00221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724967-001</w:t>
            </w:r>
          </w:p>
        </w:tc>
        <w:tc>
          <w:tcPr>
            <w:tcW w:w="2034" w:type="dxa"/>
            <w:shd w:val="clear" w:color="auto" w:fill="auto"/>
          </w:tcPr>
          <w:p w14:paraId="2D91F74F" w14:textId="38F33040" w:rsidR="00D96F60" w:rsidRPr="00D0761E" w:rsidRDefault="002214F3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44CAP02XT</w:t>
            </w:r>
          </w:p>
        </w:tc>
      </w:tr>
      <w:tr w:rsidR="0071252F" w:rsidRPr="00D0761E" w14:paraId="238D5DC6" w14:textId="77777777" w:rsidTr="00D0761E">
        <w:trPr>
          <w:trHeight w:val="320"/>
        </w:trPr>
        <w:tc>
          <w:tcPr>
            <w:tcW w:w="1908" w:type="dxa"/>
            <w:shd w:val="clear" w:color="auto" w:fill="auto"/>
          </w:tcPr>
          <w:p w14:paraId="6C6F7582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0AFBE67A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</w:tcPr>
          <w:p w14:paraId="7CC59FAC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2" w:type="dxa"/>
            <w:shd w:val="clear" w:color="auto" w:fill="auto"/>
          </w:tcPr>
          <w:p w14:paraId="448B8305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auto"/>
          </w:tcPr>
          <w:p w14:paraId="372E2245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4" w:type="dxa"/>
            <w:shd w:val="clear" w:color="auto" w:fill="auto"/>
          </w:tcPr>
          <w:p w14:paraId="7FE58788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</w:tr>
      <w:tr w:rsidR="0071252F" w:rsidRPr="00D0761E" w14:paraId="1F37CB04" w14:textId="77777777" w:rsidTr="00D0761E">
        <w:trPr>
          <w:trHeight w:val="320"/>
        </w:trPr>
        <w:tc>
          <w:tcPr>
            <w:tcW w:w="1908" w:type="dxa"/>
            <w:shd w:val="clear" w:color="auto" w:fill="auto"/>
          </w:tcPr>
          <w:p w14:paraId="01534808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72FEF8E0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</w:tcPr>
          <w:p w14:paraId="3A9E9C64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2" w:type="dxa"/>
            <w:shd w:val="clear" w:color="auto" w:fill="auto"/>
          </w:tcPr>
          <w:p w14:paraId="71E286CF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auto"/>
          </w:tcPr>
          <w:p w14:paraId="1A5AB547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4" w:type="dxa"/>
            <w:shd w:val="clear" w:color="auto" w:fill="auto"/>
          </w:tcPr>
          <w:p w14:paraId="24E924DC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</w:tr>
      <w:tr w:rsidR="0071252F" w:rsidRPr="00D0761E" w14:paraId="19110DDB" w14:textId="77777777" w:rsidTr="00D0761E">
        <w:trPr>
          <w:trHeight w:val="320"/>
        </w:trPr>
        <w:tc>
          <w:tcPr>
            <w:tcW w:w="1908" w:type="dxa"/>
            <w:shd w:val="clear" w:color="auto" w:fill="auto"/>
          </w:tcPr>
          <w:p w14:paraId="3A7409AF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10A43F04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</w:tcPr>
          <w:p w14:paraId="08123806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2" w:type="dxa"/>
            <w:shd w:val="clear" w:color="auto" w:fill="auto"/>
          </w:tcPr>
          <w:p w14:paraId="3DFC012B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auto"/>
          </w:tcPr>
          <w:p w14:paraId="07C590F0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4" w:type="dxa"/>
            <w:shd w:val="clear" w:color="auto" w:fill="auto"/>
          </w:tcPr>
          <w:p w14:paraId="4155F126" w14:textId="77777777" w:rsidR="00D96F60" w:rsidRPr="00D0761E" w:rsidRDefault="00D96F60" w:rsidP="003A2D7B">
            <w:pPr>
              <w:jc w:val="center"/>
              <w:rPr>
                <w:sz w:val="22"/>
                <w:szCs w:val="22"/>
              </w:rPr>
            </w:pPr>
          </w:p>
        </w:tc>
      </w:tr>
      <w:tr w:rsidR="0071252F" w:rsidRPr="00D0761E" w14:paraId="35A0D904" w14:textId="77777777" w:rsidTr="00D0761E">
        <w:trPr>
          <w:trHeight w:val="320"/>
        </w:trPr>
        <w:tc>
          <w:tcPr>
            <w:tcW w:w="1908" w:type="dxa"/>
            <w:shd w:val="clear" w:color="auto" w:fill="auto"/>
          </w:tcPr>
          <w:p w14:paraId="3E4D563D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37F2272C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</w:tcPr>
          <w:p w14:paraId="5FD5819F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2" w:type="dxa"/>
            <w:shd w:val="clear" w:color="auto" w:fill="auto"/>
          </w:tcPr>
          <w:p w14:paraId="1CDAAB46" w14:textId="77777777" w:rsidR="00264011" w:rsidRPr="00D0761E" w:rsidRDefault="00264011" w:rsidP="003A2D7B">
            <w:pPr>
              <w:jc w:val="center"/>
              <w:rPr>
                <w:rFonts w:ascii="Calibri Light" w:hAnsi="Calibri Light"/>
                <w:color w:val="000000"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auto"/>
          </w:tcPr>
          <w:p w14:paraId="0BE94F3C" w14:textId="77777777" w:rsidR="00264011" w:rsidRPr="00D0761E" w:rsidRDefault="00264011" w:rsidP="003A2D7B">
            <w:pPr>
              <w:jc w:val="center"/>
              <w:rPr>
                <w:rFonts w:ascii="Calibri Light" w:hAnsi="Calibri Light"/>
                <w:color w:val="000000"/>
                <w:sz w:val="22"/>
                <w:szCs w:val="22"/>
              </w:rPr>
            </w:pPr>
          </w:p>
        </w:tc>
        <w:tc>
          <w:tcPr>
            <w:tcW w:w="2034" w:type="dxa"/>
            <w:shd w:val="clear" w:color="auto" w:fill="auto"/>
          </w:tcPr>
          <w:p w14:paraId="10916A1F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</w:tr>
      <w:tr w:rsidR="0071252F" w:rsidRPr="00D0761E" w14:paraId="55FE7749" w14:textId="77777777" w:rsidTr="00D0761E">
        <w:trPr>
          <w:trHeight w:val="320"/>
        </w:trPr>
        <w:tc>
          <w:tcPr>
            <w:tcW w:w="1908" w:type="dxa"/>
            <w:shd w:val="clear" w:color="auto" w:fill="auto"/>
          </w:tcPr>
          <w:p w14:paraId="76B2394E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2E4D50C9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</w:tcPr>
          <w:p w14:paraId="6720F4C7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2" w:type="dxa"/>
            <w:shd w:val="clear" w:color="auto" w:fill="auto"/>
          </w:tcPr>
          <w:p w14:paraId="765B5440" w14:textId="77777777" w:rsidR="00264011" w:rsidRPr="00D0761E" w:rsidRDefault="00264011" w:rsidP="003A2D7B">
            <w:pPr>
              <w:jc w:val="center"/>
              <w:rPr>
                <w:rFonts w:ascii="Calibri Light" w:hAnsi="Calibri Light"/>
                <w:color w:val="000000"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auto"/>
          </w:tcPr>
          <w:p w14:paraId="28BC12EA" w14:textId="77777777" w:rsidR="00264011" w:rsidRPr="00D0761E" w:rsidRDefault="00264011" w:rsidP="003A2D7B">
            <w:pPr>
              <w:jc w:val="center"/>
              <w:rPr>
                <w:rFonts w:ascii="Calibri Light" w:hAnsi="Calibri Light"/>
                <w:color w:val="000000"/>
                <w:sz w:val="22"/>
                <w:szCs w:val="22"/>
              </w:rPr>
            </w:pPr>
          </w:p>
        </w:tc>
        <w:tc>
          <w:tcPr>
            <w:tcW w:w="2034" w:type="dxa"/>
            <w:shd w:val="clear" w:color="auto" w:fill="auto"/>
          </w:tcPr>
          <w:p w14:paraId="522E51A1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</w:tr>
      <w:tr w:rsidR="0071252F" w:rsidRPr="00D0761E" w14:paraId="7BBC73EA" w14:textId="77777777" w:rsidTr="00D0761E">
        <w:trPr>
          <w:trHeight w:val="320"/>
        </w:trPr>
        <w:tc>
          <w:tcPr>
            <w:tcW w:w="1908" w:type="dxa"/>
            <w:shd w:val="clear" w:color="auto" w:fill="auto"/>
          </w:tcPr>
          <w:p w14:paraId="1E3317A5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291ECC8A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</w:tcPr>
          <w:p w14:paraId="1D999B6F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2" w:type="dxa"/>
            <w:shd w:val="clear" w:color="auto" w:fill="auto"/>
          </w:tcPr>
          <w:p w14:paraId="28ECA7E0" w14:textId="77777777" w:rsidR="00264011" w:rsidRPr="00D0761E" w:rsidRDefault="00264011" w:rsidP="003A2D7B">
            <w:pPr>
              <w:jc w:val="center"/>
              <w:rPr>
                <w:rFonts w:ascii="Calibri Light" w:hAnsi="Calibri Light"/>
                <w:color w:val="000000"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auto"/>
          </w:tcPr>
          <w:p w14:paraId="19F0F8D8" w14:textId="77777777" w:rsidR="00264011" w:rsidRPr="00D0761E" w:rsidRDefault="00264011" w:rsidP="003A2D7B">
            <w:pPr>
              <w:jc w:val="center"/>
              <w:rPr>
                <w:rFonts w:ascii="Calibri Light" w:hAnsi="Calibri Light"/>
                <w:color w:val="000000"/>
                <w:sz w:val="22"/>
                <w:szCs w:val="22"/>
              </w:rPr>
            </w:pPr>
          </w:p>
        </w:tc>
        <w:tc>
          <w:tcPr>
            <w:tcW w:w="2034" w:type="dxa"/>
            <w:shd w:val="clear" w:color="auto" w:fill="auto"/>
          </w:tcPr>
          <w:p w14:paraId="4C874059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</w:tr>
      <w:tr w:rsidR="0071252F" w:rsidRPr="00D0761E" w14:paraId="7212BB2B" w14:textId="77777777" w:rsidTr="00D0761E">
        <w:trPr>
          <w:trHeight w:val="320"/>
        </w:trPr>
        <w:tc>
          <w:tcPr>
            <w:tcW w:w="1908" w:type="dxa"/>
            <w:shd w:val="clear" w:color="auto" w:fill="auto"/>
          </w:tcPr>
          <w:p w14:paraId="07B7D332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322DC9F4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</w:tcPr>
          <w:p w14:paraId="21A9769A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2" w:type="dxa"/>
            <w:shd w:val="clear" w:color="auto" w:fill="auto"/>
          </w:tcPr>
          <w:p w14:paraId="7D37A711" w14:textId="77777777" w:rsidR="00264011" w:rsidRPr="00D0761E" w:rsidRDefault="00264011" w:rsidP="003A2D7B">
            <w:pPr>
              <w:jc w:val="center"/>
              <w:rPr>
                <w:rFonts w:ascii="Calibri Light" w:hAnsi="Calibri Light"/>
                <w:color w:val="000000"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auto"/>
          </w:tcPr>
          <w:p w14:paraId="5B112F0F" w14:textId="77777777" w:rsidR="00264011" w:rsidRPr="00D0761E" w:rsidRDefault="00264011" w:rsidP="003A2D7B">
            <w:pPr>
              <w:jc w:val="center"/>
              <w:rPr>
                <w:rFonts w:ascii="Calibri Light" w:hAnsi="Calibri Light"/>
                <w:color w:val="000000"/>
                <w:sz w:val="22"/>
                <w:szCs w:val="22"/>
              </w:rPr>
            </w:pPr>
          </w:p>
        </w:tc>
        <w:tc>
          <w:tcPr>
            <w:tcW w:w="2034" w:type="dxa"/>
            <w:shd w:val="clear" w:color="auto" w:fill="auto"/>
          </w:tcPr>
          <w:p w14:paraId="3D474444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</w:tr>
      <w:tr w:rsidR="0071252F" w:rsidRPr="00D0761E" w14:paraId="1D6B912D" w14:textId="77777777" w:rsidTr="00D0761E">
        <w:trPr>
          <w:trHeight w:val="320"/>
        </w:trPr>
        <w:tc>
          <w:tcPr>
            <w:tcW w:w="1908" w:type="dxa"/>
            <w:shd w:val="clear" w:color="auto" w:fill="auto"/>
          </w:tcPr>
          <w:p w14:paraId="53A351FD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3B8D2A02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</w:tcPr>
          <w:p w14:paraId="31915310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2" w:type="dxa"/>
            <w:shd w:val="clear" w:color="auto" w:fill="auto"/>
          </w:tcPr>
          <w:p w14:paraId="2F2C5977" w14:textId="77777777" w:rsidR="00264011" w:rsidRPr="00D0761E" w:rsidRDefault="00264011" w:rsidP="003A2D7B">
            <w:pPr>
              <w:jc w:val="center"/>
              <w:rPr>
                <w:rFonts w:ascii="Calibri Light" w:hAnsi="Calibri Light"/>
                <w:color w:val="000000"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auto"/>
          </w:tcPr>
          <w:p w14:paraId="5370FD1A" w14:textId="77777777" w:rsidR="00264011" w:rsidRPr="00D0761E" w:rsidRDefault="00264011" w:rsidP="003A2D7B">
            <w:pPr>
              <w:jc w:val="center"/>
              <w:rPr>
                <w:rFonts w:ascii="Calibri Light" w:hAnsi="Calibri Light"/>
                <w:color w:val="000000"/>
                <w:sz w:val="22"/>
                <w:szCs w:val="22"/>
              </w:rPr>
            </w:pPr>
          </w:p>
        </w:tc>
        <w:tc>
          <w:tcPr>
            <w:tcW w:w="2034" w:type="dxa"/>
            <w:shd w:val="clear" w:color="auto" w:fill="auto"/>
          </w:tcPr>
          <w:p w14:paraId="30AAA43D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</w:tr>
      <w:tr w:rsidR="0071252F" w:rsidRPr="00D0761E" w14:paraId="3C24B941" w14:textId="77777777" w:rsidTr="00D0761E">
        <w:trPr>
          <w:trHeight w:val="320"/>
        </w:trPr>
        <w:tc>
          <w:tcPr>
            <w:tcW w:w="1908" w:type="dxa"/>
            <w:shd w:val="clear" w:color="auto" w:fill="auto"/>
          </w:tcPr>
          <w:p w14:paraId="42AD3D18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0B0DA215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</w:tcPr>
          <w:p w14:paraId="250FA35F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2" w:type="dxa"/>
            <w:shd w:val="clear" w:color="auto" w:fill="auto"/>
          </w:tcPr>
          <w:p w14:paraId="63FB3FA3" w14:textId="77777777" w:rsidR="00264011" w:rsidRPr="00D0761E" w:rsidRDefault="00264011" w:rsidP="003A2D7B">
            <w:pPr>
              <w:jc w:val="center"/>
              <w:rPr>
                <w:rFonts w:ascii="Calibri Light" w:hAnsi="Calibri Light"/>
                <w:color w:val="000000"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auto"/>
          </w:tcPr>
          <w:p w14:paraId="38C53F09" w14:textId="77777777" w:rsidR="00264011" w:rsidRPr="00D0761E" w:rsidRDefault="00264011" w:rsidP="003A2D7B">
            <w:pPr>
              <w:jc w:val="center"/>
              <w:rPr>
                <w:rFonts w:ascii="Calibri Light" w:hAnsi="Calibri Light"/>
                <w:color w:val="000000"/>
                <w:sz w:val="22"/>
                <w:szCs w:val="22"/>
              </w:rPr>
            </w:pPr>
          </w:p>
        </w:tc>
        <w:tc>
          <w:tcPr>
            <w:tcW w:w="2034" w:type="dxa"/>
            <w:shd w:val="clear" w:color="auto" w:fill="auto"/>
          </w:tcPr>
          <w:p w14:paraId="0210088D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</w:tr>
      <w:tr w:rsidR="0071252F" w:rsidRPr="00D0761E" w14:paraId="79800EE7" w14:textId="77777777" w:rsidTr="00D0761E">
        <w:trPr>
          <w:trHeight w:val="320"/>
        </w:trPr>
        <w:tc>
          <w:tcPr>
            <w:tcW w:w="1908" w:type="dxa"/>
            <w:shd w:val="clear" w:color="auto" w:fill="auto"/>
          </w:tcPr>
          <w:p w14:paraId="67E3B6A6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25E2EC74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</w:tcPr>
          <w:p w14:paraId="0D95D212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2" w:type="dxa"/>
            <w:shd w:val="clear" w:color="auto" w:fill="auto"/>
          </w:tcPr>
          <w:p w14:paraId="47A8AB4B" w14:textId="77777777" w:rsidR="00264011" w:rsidRPr="00D0761E" w:rsidRDefault="00264011" w:rsidP="003A2D7B">
            <w:pPr>
              <w:jc w:val="center"/>
              <w:rPr>
                <w:rFonts w:ascii="Calibri Light" w:hAnsi="Calibri Light"/>
                <w:color w:val="000000"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auto"/>
          </w:tcPr>
          <w:p w14:paraId="2CC04346" w14:textId="77777777" w:rsidR="00264011" w:rsidRPr="00D0761E" w:rsidRDefault="00264011" w:rsidP="003A2D7B">
            <w:pPr>
              <w:jc w:val="center"/>
              <w:rPr>
                <w:rFonts w:ascii="Calibri Light" w:hAnsi="Calibri Light"/>
                <w:color w:val="000000"/>
                <w:sz w:val="22"/>
                <w:szCs w:val="22"/>
              </w:rPr>
            </w:pPr>
          </w:p>
        </w:tc>
        <w:tc>
          <w:tcPr>
            <w:tcW w:w="2034" w:type="dxa"/>
            <w:shd w:val="clear" w:color="auto" w:fill="auto"/>
          </w:tcPr>
          <w:p w14:paraId="66E1A4E7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</w:tr>
      <w:tr w:rsidR="0071252F" w:rsidRPr="00D0761E" w14:paraId="1F42C13E" w14:textId="77777777" w:rsidTr="00D0761E">
        <w:trPr>
          <w:trHeight w:val="320"/>
        </w:trPr>
        <w:tc>
          <w:tcPr>
            <w:tcW w:w="1908" w:type="dxa"/>
            <w:shd w:val="clear" w:color="auto" w:fill="auto"/>
          </w:tcPr>
          <w:p w14:paraId="40C89DB8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6B57619A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</w:tcPr>
          <w:p w14:paraId="12482EE9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2" w:type="dxa"/>
            <w:shd w:val="clear" w:color="auto" w:fill="auto"/>
          </w:tcPr>
          <w:p w14:paraId="763C4BBA" w14:textId="77777777" w:rsidR="00264011" w:rsidRPr="00D0761E" w:rsidRDefault="00264011" w:rsidP="003A2D7B">
            <w:pPr>
              <w:jc w:val="center"/>
              <w:rPr>
                <w:rFonts w:ascii="Calibri Light" w:hAnsi="Calibri Light"/>
                <w:color w:val="000000"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auto"/>
          </w:tcPr>
          <w:p w14:paraId="0232096C" w14:textId="77777777" w:rsidR="00264011" w:rsidRPr="00D0761E" w:rsidRDefault="00264011" w:rsidP="003A2D7B">
            <w:pPr>
              <w:jc w:val="center"/>
              <w:rPr>
                <w:rFonts w:ascii="Calibri Light" w:hAnsi="Calibri Light"/>
                <w:color w:val="000000"/>
                <w:sz w:val="22"/>
                <w:szCs w:val="22"/>
              </w:rPr>
            </w:pPr>
          </w:p>
        </w:tc>
        <w:tc>
          <w:tcPr>
            <w:tcW w:w="2034" w:type="dxa"/>
            <w:shd w:val="clear" w:color="auto" w:fill="auto"/>
          </w:tcPr>
          <w:p w14:paraId="54A0289C" w14:textId="77777777" w:rsidR="00264011" w:rsidRPr="00D0761E" w:rsidRDefault="00264011" w:rsidP="003A2D7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EFC2676" w14:textId="77777777" w:rsidR="00E437A0" w:rsidRPr="00795AC3" w:rsidRDefault="00E437A0" w:rsidP="00F01392">
      <w:pPr>
        <w:rPr>
          <w:sz w:val="22"/>
          <w:szCs w:val="22"/>
        </w:rPr>
      </w:pPr>
    </w:p>
    <w:sectPr w:rsidR="00E437A0" w:rsidRPr="00795AC3">
      <w:headerReference w:type="default" r:id="rId8"/>
      <w:footerReference w:type="default" r:id="rId9"/>
      <w:pgSz w:w="12240" w:h="15840"/>
      <w:pgMar w:top="2160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D3D71" w14:textId="77777777" w:rsidR="00CC10C6" w:rsidRDefault="00CC10C6">
      <w:r>
        <w:separator/>
      </w:r>
    </w:p>
  </w:endnote>
  <w:endnote w:type="continuationSeparator" w:id="0">
    <w:p w14:paraId="1E2A2E58" w14:textId="77777777" w:rsidR="00CC10C6" w:rsidRDefault="00CC1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64093" w14:textId="77777777" w:rsidR="000F6913" w:rsidRPr="00A67B4D" w:rsidRDefault="000F6913" w:rsidP="000F6913">
    <w:pPr>
      <w:pStyle w:val="Footer"/>
      <w:jc w:val="center"/>
      <w:rPr>
        <w:b/>
        <w:color w:val="000080"/>
        <w:sz w:val="20"/>
        <w:szCs w:val="20"/>
        <w:lang w:val="it-IT"/>
      </w:rPr>
    </w:pPr>
    <w:r w:rsidRPr="00A67B4D">
      <w:rPr>
        <w:b/>
        <w:color w:val="000080"/>
        <w:sz w:val="20"/>
        <w:szCs w:val="20"/>
        <w:lang w:val="it-IT"/>
      </w:rPr>
      <w:t>1510 Barbara Loop Rio Rancho, NM 87124 – P.O. Box 15548 Rio Rancho, NM 87174</w:t>
    </w:r>
  </w:p>
  <w:p w14:paraId="401839E5" w14:textId="77777777" w:rsidR="00C04657" w:rsidRPr="000F6913" w:rsidRDefault="000F6913" w:rsidP="000F6913">
    <w:pPr>
      <w:pStyle w:val="Footer"/>
      <w:jc w:val="center"/>
      <w:rPr>
        <w:b/>
        <w:color w:val="000080"/>
        <w:sz w:val="20"/>
        <w:szCs w:val="20"/>
      </w:rPr>
    </w:pPr>
    <w:r w:rsidRPr="00A67B4D">
      <w:rPr>
        <w:b/>
        <w:color w:val="000080"/>
        <w:sz w:val="20"/>
        <w:szCs w:val="20"/>
      </w:rPr>
      <w:t>Phone: 505-896-2969 F</w:t>
    </w:r>
    <w:r w:rsidR="001373AD">
      <w:rPr>
        <w:b/>
        <w:color w:val="000080"/>
        <w:sz w:val="20"/>
        <w:szCs w:val="20"/>
      </w:rPr>
      <w:t>ax</w:t>
    </w:r>
    <w:r w:rsidRPr="00A67B4D">
      <w:rPr>
        <w:b/>
        <w:color w:val="000080"/>
        <w:sz w:val="20"/>
        <w:szCs w:val="20"/>
      </w:rPr>
      <w:t>: 505-891-5351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15DD9" w14:textId="77777777" w:rsidR="00CC10C6" w:rsidRDefault="00CC10C6">
      <w:r>
        <w:separator/>
      </w:r>
    </w:p>
  </w:footnote>
  <w:footnote w:type="continuationSeparator" w:id="0">
    <w:p w14:paraId="138844A8" w14:textId="77777777" w:rsidR="00CC10C6" w:rsidRDefault="00CC1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089E" w14:textId="77777777" w:rsidR="00C04657" w:rsidRDefault="00E74361">
    <w:pPr>
      <w:pStyle w:val="Header"/>
      <w:jc w:val="center"/>
    </w:pPr>
    <w:r w:rsidRPr="00331B6A">
      <w:rPr>
        <w:noProof/>
      </w:rPr>
      <w:drawing>
        <wp:inline distT="0" distB="0" distL="0" distR="0" wp14:anchorId="7BCB64AB" wp14:editId="44E1EC75">
          <wp:extent cx="4152900" cy="1343025"/>
          <wp:effectExtent l="0" t="0" r="0" b="9525"/>
          <wp:docPr id="1" name="Picture 1" descr="JNJ_LOGO_2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NJ_LOGO_20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2900" cy="1343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FC6726" w14:textId="77777777" w:rsidR="00C04657" w:rsidRPr="00F7442B" w:rsidRDefault="00C04657">
    <w:pPr>
      <w:pStyle w:val="Header"/>
      <w:rPr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782A82"/>
    <w:multiLevelType w:val="hybridMultilevel"/>
    <w:tmpl w:val="FEF83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14"/>
    <w:rsid w:val="00000458"/>
    <w:rsid w:val="00005511"/>
    <w:rsid w:val="000161AE"/>
    <w:rsid w:val="00027CF4"/>
    <w:rsid w:val="000318A1"/>
    <w:rsid w:val="000414B6"/>
    <w:rsid w:val="00050466"/>
    <w:rsid w:val="00055A27"/>
    <w:rsid w:val="000578DE"/>
    <w:rsid w:val="00064284"/>
    <w:rsid w:val="000648DD"/>
    <w:rsid w:val="00082419"/>
    <w:rsid w:val="0009036C"/>
    <w:rsid w:val="000A14AA"/>
    <w:rsid w:val="000A1504"/>
    <w:rsid w:val="000A3711"/>
    <w:rsid w:val="000A6A6F"/>
    <w:rsid w:val="000B087A"/>
    <w:rsid w:val="000B5EBF"/>
    <w:rsid w:val="000B7C94"/>
    <w:rsid w:val="000C0BA8"/>
    <w:rsid w:val="000C2235"/>
    <w:rsid w:val="000E1B3E"/>
    <w:rsid w:val="000F5543"/>
    <w:rsid w:val="000F575A"/>
    <w:rsid w:val="000F6913"/>
    <w:rsid w:val="00100A72"/>
    <w:rsid w:val="00105291"/>
    <w:rsid w:val="00110D8B"/>
    <w:rsid w:val="00111845"/>
    <w:rsid w:val="00111BC3"/>
    <w:rsid w:val="00115DF0"/>
    <w:rsid w:val="00115EDC"/>
    <w:rsid w:val="00116BC0"/>
    <w:rsid w:val="001214B8"/>
    <w:rsid w:val="001214D1"/>
    <w:rsid w:val="001309A9"/>
    <w:rsid w:val="00130EFA"/>
    <w:rsid w:val="00136871"/>
    <w:rsid w:val="001373AD"/>
    <w:rsid w:val="001417C6"/>
    <w:rsid w:val="00143D60"/>
    <w:rsid w:val="001508CA"/>
    <w:rsid w:val="001569D6"/>
    <w:rsid w:val="0015715A"/>
    <w:rsid w:val="0015766C"/>
    <w:rsid w:val="001647FB"/>
    <w:rsid w:val="00165D1D"/>
    <w:rsid w:val="001855A8"/>
    <w:rsid w:val="00191871"/>
    <w:rsid w:val="00191C38"/>
    <w:rsid w:val="00194301"/>
    <w:rsid w:val="001A1C24"/>
    <w:rsid w:val="001C3667"/>
    <w:rsid w:val="001C4764"/>
    <w:rsid w:val="001C77C6"/>
    <w:rsid w:val="001D219C"/>
    <w:rsid w:val="001E3256"/>
    <w:rsid w:val="001F52C1"/>
    <w:rsid w:val="0020625A"/>
    <w:rsid w:val="00212E45"/>
    <w:rsid w:val="00213E1E"/>
    <w:rsid w:val="002214F3"/>
    <w:rsid w:val="002314AB"/>
    <w:rsid w:val="002448D9"/>
    <w:rsid w:val="002454E8"/>
    <w:rsid w:val="0025062C"/>
    <w:rsid w:val="00261F75"/>
    <w:rsid w:val="00264011"/>
    <w:rsid w:val="00264059"/>
    <w:rsid w:val="00266EC7"/>
    <w:rsid w:val="00280054"/>
    <w:rsid w:val="00281604"/>
    <w:rsid w:val="002842D3"/>
    <w:rsid w:val="002876C1"/>
    <w:rsid w:val="00290558"/>
    <w:rsid w:val="00297785"/>
    <w:rsid w:val="002978E3"/>
    <w:rsid w:val="002A0ABB"/>
    <w:rsid w:val="002C21ED"/>
    <w:rsid w:val="002D4068"/>
    <w:rsid w:val="002E2750"/>
    <w:rsid w:val="002E4940"/>
    <w:rsid w:val="002F684B"/>
    <w:rsid w:val="003028D6"/>
    <w:rsid w:val="00310678"/>
    <w:rsid w:val="00320729"/>
    <w:rsid w:val="00323674"/>
    <w:rsid w:val="00323842"/>
    <w:rsid w:val="00324FA1"/>
    <w:rsid w:val="00325F41"/>
    <w:rsid w:val="0032607A"/>
    <w:rsid w:val="00331B6A"/>
    <w:rsid w:val="00341967"/>
    <w:rsid w:val="003600FF"/>
    <w:rsid w:val="00381E8E"/>
    <w:rsid w:val="00390E66"/>
    <w:rsid w:val="003A2B4C"/>
    <w:rsid w:val="003A2D7B"/>
    <w:rsid w:val="003A37DD"/>
    <w:rsid w:val="003A402E"/>
    <w:rsid w:val="003A4E5E"/>
    <w:rsid w:val="003A552D"/>
    <w:rsid w:val="003B4488"/>
    <w:rsid w:val="003B6148"/>
    <w:rsid w:val="003C1805"/>
    <w:rsid w:val="003C2762"/>
    <w:rsid w:val="003C3D85"/>
    <w:rsid w:val="003C3E10"/>
    <w:rsid w:val="003C6295"/>
    <w:rsid w:val="003D3489"/>
    <w:rsid w:val="003E0DD9"/>
    <w:rsid w:val="003E281D"/>
    <w:rsid w:val="003F5F42"/>
    <w:rsid w:val="003F7179"/>
    <w:rsid w:val="003F71DA"/>
    <w:rsid w:val="00407FDD"/>
    <w:rsid w:val="004169A8"/>
    <w:rsid w:val="00420DDA"/>
    <w:rsid w:val="00424610"/>
    <w:rsid w:val="00425964"/>
    <w:rsid w:val="004314B5"/>
    <w:rsid w:val="0043429C"/>
    <w:rsid w:val="00436C31"/>
    <w:rsid w:val="00453EF6"/>
    <w:rsid w:val="00454EE8"/>
    <w:rsid w:val="00455EA0"/>
    <w:rsid w:val="0045752E"/>
    <w:rsid w:val="00476BCE"/>
    <w:rsid w:val="00481B9A"/>
    <w:rsid w:val="004848BA"/>
    <w:rsid w:val="00485BA5"/>
    <w:rsid w:val="00487BFD"/>
    <w:rsid w:val="004A66B3"/>
    <w:rsid w:val="004B0B77"/>
    <w:rsid w:val="004C5A57"/>
    <w:rsid w:val="004C7023"/>
    <w:rsid w:val="004E42F5"/>
    <w:rsid w:val="004F62DB"/>
    <w:rsid w:val="004F7B3F"/>
    <w:rsid w:val="00504384"/>
    <w:rsid w:val="00505307"/>
    <w:rsid w:val="0051007C"/>
    <w:rsid w:val="00514020"/>
    <w:rsid w:val="00516BA2"/>
    <w:rsid w:val="005231D7"/>
    <w:rsid w:val="0052419E"/>
    <w:rsid w:val="005252DE"/>
    <w:rsid w:val="00533242"/>
    <w:rsid w:val="00536CA4"/>
    <w:rsid w:val="00546EF5"/>
    <w:rsid w:val="00553691"/>
    <w:rsid w:val="005623AF"/>
    <w:rsid w:val="00562FE8"/>
    <w:rsid w:val="005642FC"/>
    <w:rsid w:val="005703CA"/>
    <w:rsid w:val="00570D3D"/>
    <w:rsid w:val="00577194"/>
    <w:rsid w:val="005808FB"/>
    <w:rsid w:val="00583A68"/>
    <w:rsid w:val="00596D45"/>
    <w:rsid w:val="005A0B72"/>
    <w:rsid w:val="005A59BB"/>
    <w:rsid w:val="005A6AC4"/>
    <w:rsid w:val="005B2FA3"/>
    <w:rsid w:val="005B7DD2"/>
    <w:rsid w:val="005C4D47"/>
    <w:rsid w:val="005E7036"/>
    <w:rsid w:val="005E7BF9"/>
    <w:rsid w:val="005F116B"/>
    <w:rsid w:val="006018DE"/>
    <w:rsid w:val="006064A0"/>
    <w:rsid w:val="0061186F"/>
    <w:rsid w:val="0061221D"/>
    <w:rsid w:val="006132C7"/>
    <w:rsid w:val="00615245"/>
    <w:rsid w:val="00617B14"/>
    <w:rsid w:val="0062178B"/>
    <w:rsid w:val="0062210B"/>
    <w:rsid w:val="00622A9E"/>
    <w:rsid w:val="006239C2"/>
    <w:rsid w:val="00630BA4"/>
    <w:rsid w:val="00634EB8"/>
    <w:rsid w:val="00641CBE"/>
    <w:rsid w:val="006560A2"/>
    <w:rsid w:val="00656F29"/>
    <w:rsid w:val="006721BB"/>
    <w:rsid w:val="00677703"/>
    <w:rsid w:val="0068095F"/>
    <w:rsid w:val="00683E70"/>
    <w:rsid w:val="00691B15"/>
    <w:rsid w:val="00694A57"/>
    <w:rsid w:val="006A557F"/>
    <w:rsid w:val="006B76C0"/>
    <w:rsid w:val="006C3B86"/>
    <w:rsid w:val="006D641C"/>
    <w:rsid w:val="006E35A9"/>
    <w:rsid w:val="006F25FE"/>
    <w:rsid w:val="006F327C"/>
    <w:rsid w:val="00704714"/>
    <w:rsid w:val="00705963"/>
    <w:rsid w:val="00706597"/>
    <w:rsid w:val="007067DA"/>
    <w:rsid w:val="0071252F"/>
    <w:rsid w:val="00713933"/>
    <w:rsid w:val="00717A39"/>
    <w:rsid w:val="00736476"/>
    <w:rsid w:val="00741696"/>
    <w:rsid w:val="00743CD4"/>
    <w:rsid w:val="007503B6"/>
    <w:rsid w:val="007512FD"/>
    <w:rsid w:val="0075499C"/>
    <w:rsid w:val="00756BF5"/>
    <w:rsid w:val="00763E83"/>
    <w:rsid w:val="0076789C"/>
    <w:rsid w:val="00772CDE"/>
    <w:rsid w:val="0077323A"/>
    <w:rsid w:val="007874C7"/>
    <w:rsid w:val="00795AC3"/>
    <w:rsid w:val="007A5F65"/>
    <w:rsid w:val="007B47DB"/>
    <w:rsid w:val="007C3DE1"/>
    <w:rsid w:val="007E0828"/>
    <w:rsid w:val="007E5AB5"/>
    <w:rsid w:val="007E75F0"/>
    <w:rsid w:val="007F08D4"/>
    <w:rsid w:val="007F24FB"/>
    <w:rsid w:val="007F48B2"/>
    <w:rsid w:val="008023D4"/>
    <w:rsid w:val="00814E22"/>
    <w:rsid w:val="00824D2B"/>
    <w:rsid w:val="00832BBA"/>
    <w:rsid w:val="00833FD6"/>
    <w:rsid w:val="00835A50"/>
    <w:rsid w:val="00847980"/>
    <w:rsid w:val="00852AAB"/>
    <w:rsid w:val="008558FE"/>
    <w:rsid w:val="00857B43"/>
    <w:rsid w:val="008609F8"/>
    <w:rsid w:val="00865BC6"/>
    <w:rsid w:val="00871E84"/>
    <w:rsid w:val="0087212F"/>
    <w:rsid w:val="00873012"/>
    <w:rsid w:val="00876AC0"/>
    <w:rsid w:val="00877A8A"/>
    <w:rsid w:val="00877D91"/>
    <w:rsid w:val="00883187"/>
    <w:rsid w:val="00883318"/>
    <w:rsid w:val="00887B71"/>
    <w:rsid w:val="008918A3"/>
    <w:rsid w:val="00897A6A"/>
    <w:rsid w:val="008A023D"/>
    <w:rsid w:val="008A0F51"/>
    <w:rsid w:val="008A1C61"/>
    <w:rsid w:val="008A6F6E"/>
    <w:rsid w:val="008B6228"/>
    <w:rsid w:val="008C54D6"/>
    <w:rsid w:val="008D70A9"/>
    <w:rsid w:val="008E1EA8"/>
    <w:rsid w:val="008E2895"/>
    <w:rsid w:val="008F082F"/>
    <w:rsid w:val="008F24F5"/>
    <w:rsid w:val="008F3C14"/>
    <w:rsid w:val="008F6BBA"/>
    <w:rsid w:val="00916A58"/>
    <w:rsid w:val="00917C6C"/>
    <w:rsid w:val="00920F3A"/>
    <w:rsid w:val="00925405"/>
    <w:rsid w:val="0092702B"/>
    <w:rsid w:val="0093282E"/>
    <w:rsid w:val="0093326B"/>
    <w:rsid w:val="00933FF3"/>
    <w:rsid w:val="00941724"/>
    <w:rsid w:val="0094450A"/>
    <w:rsid w:val="0094598B"/>
    <w:rsid w:val="00950D34"/>
    <w:rsid w:val="00950F5B"/>
    <w:rsid w:val="009559C0"/>
    <w:rsid w:val="00956AFF"/>
    <w:rsid w:val="009627EA"/>
    <w:rsid w:val="00970634"/>
    <w:rsid w:val="009730AB"/>
    <w:rsid w:val="0098661E"/>
    <w:rsid w:val="009929C9"/>
    <w:rsid w:val="00993303"/>
    <w:rsid w:val="00995FC2"/>
    <w:rsid w:val="009974CF"/>
    <w:rsid w:val="009A016C"/>
    <w:rsid w:val="009A298E"/>
    <w:rsid w:val="009A5E0A"/>
    <w:rsid w:val="009A7AD0"/>
    <w:rsid w:val="009C23E4"/>
    <w:rsid w:val="009C3F2F"/>
    <w:rsid w:val="009C6AEE"/>
    <w:rsid w:val="009E271C"/>
    <w:rsid w:val="009E7EBB"/>
    <w:rsid w:val="009F3BAA"/>
    <w:rsid w:val="009F6B0F"/>
    <w:rsid w:val="009F738D"/>
    <w:rsid w:val="00A0095A"/>
    <w:rsid w:val="00A015DF"/>
    <w:rsid w:val="00A136CC"/>
    <w:rsid w:val="00A202CC"/>
    <w:rsid w:val="00A31860"/>
    <w:rsid w:val="00A42B2D"/>
    <w:rsid w:val="00A47034"/>
    <w:rsid w:val="00A55DCF"/>
    <w:rsid w:val="00A60602"/>
    <w:rsid w:val="00A62280"/>
    <w:rsid w:val="00A639DB"/>
    <w:rsid w:val="00A663AD"/>
    <w:rsid w:val="00A668D8"/>
    <w:rsid w:val="00A76DCE"/>
    <w:rsid w:val="00A82F5A"/>
    <w:rsid w:val="00A86625"/>
    <w:rsid w:val="00A86D83"/>
    <w:rsid w:val="00A953AF"/>
    <w:rsid w:val="00A96A4B"/>
    <w:rsid w:val="00AA6C1B"/>
    <w:rsid w:val="00AB21E5"/>
    <w:rsid w:val="00AB3318"/>
    <w:rsid w:val="00AC0F03"/>
    <w:rsid w:val="00AC22E4"/>
    <w:rsid w:val="00AD7ADD"/>
    <w:rsid w:val="00AE068B"/>
    <w:rsid w:val="00AE5FC8"/>
    <w:rsid w:val="00AF0538"/>
    <w:rsid w:val="00AF25FA"/>
    <w:rsid w:val="00B05DF4"/>
    <w:rsid w:val="00B16914"/>
    <w:rsid w:val="00B25CF1"/>
    <w:rsid w:val="00B260AD"/>
    <w:rsid w:val="00B339C4"/>
    <w:rsid w:val="00B345EF"/>
    <w:rsid w:val="00B41817"/>
    <w:rsid w:val="00B45327"/>
    <w:rsid w:val="00B70DAF"/>
    <w:rsid w:val="00B92E26"/>
    <w:rsid w:val="00BA2124"/>
    <w:rsid w:val="00BA501A"/>
    <w:rsid w:val="00BA550B"/>
    <w:rsid w:val="00BA6BE3"/>
    <w:rsid w:val="00BB03BF"/>
    <w:rsid w:val="00BC6F41"/>
    <w:rsid w:val="00BD042D"/>
    <w:rsid w:val="00BF28AC"/>
    <w:rsid w:val="00BF4370"/>
    <w:rsid w:val="00C04657"/>
    <w:rsid w:val="00C0488F"/>
    <w:rsid w:val="00C05FA1"/>
    <w:rsid w:val="00C21CE7"/>
    <w:rsid w:val="00C23458"/>
    <w:rsid w:val="00C25654"/>
    <w:rsid w:val="00C261B0"/>
    <w:rsid w:val="00C300A0"/>
    <w:rsid w:val="00C307BD"/>
    <w:rsid w:val="00C30894"/>
    <w:rsid w:val="00C31B1C"/>
    <w:rsid w:val="00C35BAA"/>
    <w:rsid w:val="00C43249"/>
    <w:rsid w:val="00C51678"/>
    <w:rsid w:val="00C54E74"/>
    <w:rsid w:val="00C57092"/>
    <w:rsid w:val="00C604E7"/>
    <w:rsid w:val="00C629AC"/>
    <w:rsid w:val="00C7417C"/>
    <w:rsid w:val="00C75ABA"/>
    <w:rsid w:val="00C85DC2"/>
    <w:rsid w:val="00C87194"/>
    <w:rsid w:val="00C912A9"/>
    <w:rsid w:val="00C91EF0"/>
    <w:rsid w:val="00C941F8"/>
    <w:rsid w:val="00C9521D"/>
    <w:rsid w:val="00CA372A"/>
    <w:rsid w:val="00CA5FCB"/>
    <w:rsid w:val="00CB51C7"/>
    <w:rsid w:val="00CB6294"/>
    <w:rsid w:val="00CC10C6"/>
    <w:rsid w:val="00CC6DD6"/>
    <w:rsid w:val="00CD12EC"/>
    <w:rsid w:val="00CD4FFE"/>
    <w:rsid w:val="00CE2900"/>
    <w:rsid w:val="00CF05E3"/>
    <w:rsid w:val="00D04D67"/>
    <w:rsid w:val="00D0761E"/>
    <w:rsid w:val="00D13CD6"/>
    <w:rsid w:val="00D17C82"/>
    <w:rsid w:val="00D42F59"/>
    <w:rsid w:val="00D529E2"/>
    <w:rsid w:val="00D54946"/>
    <w:rsid w:val="00D551EA"/>
    <w:rsid w:val="00D645B0"/>
    <w:rsid w:val="00D673E2"/>
    <w:rsid w:val="00D77862"/>
    <w:rsid w:val="00D77BBA"/>
    <w:rsid w:val="00D8212C"/>
    <w:rsid w:val="00D96D64"/>
    <w:rsid w:val="00D96F60"/>
    <w:rsid w:val="00D97BCE"/>
    <w:rsid w:val="00DA4B16"/>
    <w:rsid w:val="00DB1233"/>
    <w:rsid w:val="00DB3044"/>
    <w:rsid w:val="00DC06C0"/>
    <w:rsid w:val="00DC7216"/>
    <w:rsid w:val="00DE0189"/>
    <w:rsid w:val="00DE4ACA"/>
    <w:rsid w:val="00DF29F4"/>
    <w:rsid w:val="00DF441D"/>
    <w:rsid w:val="00DF6D01"/>
    <w:rsid w:val="00E10602"/>
    <w:rsid w:val="00E134BA"/>
    <w:rsid w:val="00E14F1D"/>
    <w:rsid w:val="00E14F9F"/>
    <w:rsid w:val="00E20B4A"/>
    <w:rsid w:val="00E35C14"/>
    <w:rsid w:val="00E437A0"/>
    <w:rsid w:val="00E43F0F"/>
    <w:rsid w:val="00E5485D"/>
    <w:rsid w:val="00E55581"/>
    <w:rsid w:val="00E60E6D"/>
    <w:rsid w:val="00E621C1"/>
    <w:rsid w:val="00E65072"/>
    <w:rsid w:val="00E73B52"/>
    <w:rsid w:val="00E74361"/>
    <w:rsid w:val="00E91BDA"/>
    <w:rsid w:val="00E93E7E"/>
    <w:rsid w:val="00EC181A"/>
    <w:rsid w:val="00EC4E3C"/>
    <w:rsid w:val="00ED39B0"/>
    <w:rsid w:val="00ED609D"/>
    <w:rsid w:val="00EE10D9"/>
    <w:rsid w:val="00EE27C4"/>
    <w:rsid w:val="00EE6712"/>
    <w:rsid w:val="00EF0465"/>
    <w:rsid w:val="00F01392"/>
    <w:rsid w:val="00F061D2"/>
    <w:rsid w:val="00F06D69"/>
    <w:rsid w:val="00F101EA"/>
    <w:rsid w:val="00F114F6"/>
    <w:rsid w:val="00F168B3"/>
    <w:rsid w:val="00F240D2"/>
    <w:rsid w:val="00F31D60"/>
    <w:rsid w:val="00F61933"/>
    <w:rsid w:val="00F63D72"/>
    <w:rsid w:val="00F75997"/>
    <w:rsid w:val="00F7749E"/>
    <w:rsid w:val="00F87A0F"/>
    <w:rsid w:val="00F958DE"/>
    <w:rsid w:val="00FA5226"/>
    <w:rsid w:val="00FB613A"/>
    <w:rsid w:val="00FC0C56"/>
    <w:rsid w:val="00FC48A8"/>
    <w:rsid w:val="00FC4EFE"/>
    <w:rsid w:val="00FD29B8"/>
    <w:rsid w:val="00FE0F49"/>
    <w:rsid w:val="00FE25CA"/>
    <w:rsid w:val="00FE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AFFA43"/>
  <w15:chartTrackingRefBased/>
  <w15:docId w15:val="{68508F56-E15B-4BA9-8738-691CC58C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ind w:right="594"/>
      <w:jc w:val="both"/>
    </w:pPr>
    <w:rPr>
      <w:sz w:val="22"/>
      <w:szCs w:val="20"/>
    </w:rPr>
  </w:style>
  <w:style w:type="character" w:styleId="Hyperlink">
    <w:name w:val="Hyperlink"/>
    <w:rsid w:val="00883318"/>
    <w:rPr>
      <w:color w:val="000080"/>
      <w:u w:val="single"/>
    </w:rPr>
  </w:style>
  <w:style w:type="paragraph" w:customStyle="1" w:styleId="DecimalAligned">
    <w:name w:val="Decimal Aligned"/>
    <w:basedOn w:val="Normal"/>
    <w:uiPriority w:val="40"/>
    <w:qFormat/>
    <w:rsid w:val="00BF4370"/>
    <w:pPr>
      <w:tabs>
        <w:tab w:val="decimal" w:pos="360"/>
      </w:tabs>
      <w:spacing w:after="200" w:line="276" w:lineRule="auto"/>
    </w:pPr>
    <w:rPr>
      <w:rFonts w:ascii="Calibri" w:eastAsia="Calibri" w:hAnsi="Calibri" w:cs="Arial"/>
      <w:sz w:val="22"/>
      <w:szCs w:val="22"/>
      <w:lang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BF4370"/>
    <w:rPr>
      <w:rFonts w:ascii="Calibri" w:eastAsia="MS Mincho" w:hAnsi="Calibri" w:cs="Arial"/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rsid w:val="00BF4370"/>
    <w:rPr>
      <w:rFonts w:ascii="Calibri" w:eastAsia="MS Mincho" w:hAnsi="Calibri" w:cs="Arial"/>
      <w:lang w:eastAsia="ja-JP"/>
    </w:rPr>
  </w:style>
  <w:style w:type="character" w:styleId="SubtleEmphasis">
    <w:name w:val="Subtle Emphasis"/>
    <w:uiPriority w:val="19"/>
    <w:qFormat/>
    <w:rsid w:val="00BF4370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BF4370"/>
    <w:rPr>
      <w:rFonts w:ascii="Calibri" w:eastAsia="MS Mincho" w:hAnsi="Calibri" w:cs="Arial"/>
      <w:color w:val="4F81BD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eGrid">
    <w:name w:val="Table Grid"/>
    <w:basedOn w:val="TableNormal"/>
    <w:rsid w:val="00BF4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F44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F441D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29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hay\Desktop\Commercial%20Quote%20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6C55AB-46B8-4521-BB45-56F13F91E51D}"/>
      </w:docPartPr>
      <w:docPartBody>
        <w:p w:rsidR="00D81AA7" w:rsidRDefault="000E0E78">
          <w:r w:rsidRPr="00A5082D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E78"/>
    <w:rsid w:val="000E0E78"/>
    <w:rsid w:val="004072C2"/>
    <w:rsid w:val="00D81AA7"/>
    <w:rsid w:val="00E8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E0E7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E5622-C4CA-4052-B903-4ADFACDFD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Commercial Quote Template</Template>
  <TotalTime>0</TotalTime>
  <Pages>2</Pages>
  <Words>130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QUOTE # 301284</vt:lpstr>
    </vt:vector>
  </TitlesOfParts>
  <Company>J and J</Company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QUOTE # 301284</dc:title>
  <dc:subject/>
  <dc:creator>Shay</dc:creator>
  <cp:keywords/>
  <cp:lastModifiedBy>Delina McKnight</cp:lastModifiedBy>
  <cp:revision>2</cp:revision>
  <cp:lastPrinted>2018-05-29T15:57:00Z</cp:lastPrinted>
  <dcterms:created xsi:type="dcterms:W3CDTF">2018-05-29T17:30:00Z</dcterms:created>
  <dcterms:modified xsi:type="dcterms:W3CDTF">2018-05-29T17:30:00Z</dcterms:modified>
</cp:coreProperties>
</file>